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7F26C" w14:textId="526C4778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0339EA4A" w:rsidR="003D38A3" w:rsidRDefault="004A68CB" w:rsidP="003D38A3">
                            <w:pPr>
                              <w:pStyle w:val="CourseContainedHeader"/>
                            </w:pPr>
                            <w:r>
                              <w:t xml:space="preserve">Team </w:t>
                            </w:r>
                            <w:r w:rsidR="001C0F5C">
                              <w:t>Submission Cover Sheet (Attach on Top of Folio)</w:t>
                            </w:r>
                          </w:p>
                          <w:p w14:paraId="75546427" w14:textId="037782E8" w:rsidR="001C0F5C" w:rsidRPr="003D38A3" w:rsidRDefault="004A68CB" w:rsidP="003D38A3">
                            <w:pPr>
                              <w:pStyle w:val="CourseContainedHeader"/>
                            </w:pPr>
                            <w:r>
                              <w:t>Project Documentation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0339EA4A" w:rsidR="003D38A3" w:rsidRDefault="004A68CB" w:rsidP="003D38A3">
                      <w:pPr>
                        <w:pStyle w:val="CourseContainedHeader"/>
                      </w:pPr>
                      <w:r>
                        <w:t xml:space="preserve">Team </w:t>
                      </w:r>
                      <w:r w:rsidR="001C0F5C">
                        <w:t>Submission Cover Sheet (Attach on Top of Folio)</w:t>
                      </w:r>
                    </w:p>
                    <w:p w14:paraId="75546427" w14:textId="037782E8" w:rsidR="001C0F5C" w:rsidRPr="003D38A3" w:rsidRDefault="004A68CB" w:rsidP="003D38A3">
                      <w:pPr>
                        <w:pStyle w:val="CourseContainedHeader"/>
                      </w:pPr>
                      <w:r>
                        <w:t>Project Documentation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4B99DBFF" w:rsidR="003D38A3" w:rsidRPr="003D38A3" w:rsidRDefault="00752F4D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Unit A: Fitting and Machining</w:t>
                            </w:r>
                            <w:r w:rsidR="00815CC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(5.21)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4B99DBFF" w:rsidR="003D38A3" w:rsidRPr="003D38A3" w:rsidRDefault="00752F4D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Unit A: Fitting and Machining</w:t>
                      </w:r>
                      <w:r w:rsidR="00815CC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(5.21)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681"/>
        <w:gridCol w:w="1984"/>
        <w:gridCol w:w="2268"/>
        <w:gridCol w:w="1843"/>
      </w:tblGrid>
      <w:tr w:rsidR="006262E1" w:rsidRPr="000A0E77" w14:paraId="2B75A497" w14:textId="36B8CE0F" w:rsidTr="005B63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3CA851FB" w14:textId="77777777" w:rsidR="006262E1" w:rsidRPr="000A0E77" w:rsidRDefault="006262E1" w:rsidP="00301451">
            <w:pPr>
              <w:pStyle w:val="TableHeadings"/>
              <w:rPr>
                <w:b w:val="0"/>
                <w:bCs/>
              </w:rPr>
            </w:pPr>
            <w:r>
              <w:t>Team Name or Group Members:</w:t>
            </w:r>
          </w:p>
        </w:tc>
        <w:tc>
          <w:tcPr>
            <w:tcW w:w="1984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392BC83E" w:rsidR="006262E1" w:rsidRPr="000A0E77" w:rsidRDefault="006262E1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 Sub</w:t>
            </w:r>
            <w:r w:rsidR="005B63A4">
              <w:t>mitted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068E7A5" w:rsidR="006262E1" w:rsidRDefault="006262E1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 / Subject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AC5F521" w14:textId="3089F446" w:rsidR="006262E1" w:rsidRDefault="006262E1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Teacher</w:t>
            </w:r>
          </w:p>
        </w:tc>
      </w:tr>
      <w:tr w:rsidR="006262E1" w:rsidRPr="000A0E77" w14:paraId="2A2C2CEE" w14:textId="423B27DD" w:rsidTr="005B6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50E0BC49" w14:textId="77777777" w:rsidR="006262E1" w:rsidRDefault="006262E1" w:rsidP="00C30650">
            <w:pPr>
              <w:pStyle w:val="TableRows"/>
            </w:pPr>
          </w:p>
          <w:p w14:paraId="3B1C2086" w14:textId="77777777" w:rsidR="005B63A4" w:rsidRDefault="005B63A4" w:rsidP="00C30650">
            <w:pPr>
              <w:pStyle w:val="TableRows"/>
              <w:rPr>
                <w:b w:val="0"/>
                <w:bCs w:val="0"/>
              </w:rPr>
            </w:pPr>
          </w:p>
          <w:p w14:paraId="5634C388" w14:textId="77777777" w:rsidR="006262E1" w:rsidRDefault="006262E1" w:rsidP="00C30650">
            <w:pPr>
              <w:pStyle w:val="TableRows"/>
            </w:pPr>
          </w:p>
        </w:tc>
        <w:tc>
          <w:tcPr>
            <w:tcW w:w="198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35022AEC" w14:textId="6DEB9D2B" w:rsidR="006262E1" w:rsidRPr="000A0E77" w:rsidRDefault="006262E1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2CF10CA2" w14:textId="77777777" w:rsidR="006262E1" w:rsidRPr="000A0E77" w:rsidRDefault="006262E1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72750EE4" w14:textId="77777777" w:rsidR="006262E1" w:rsidRPr="000A0E77" w:rsidRDefault="006262E1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A7F5C" w:rsidRPr="000A0E77" w14:paraId="788EF153" w14:textId="0ECB547B" w:rsidTr="00485C29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4"/>
            <w:tcBorders>
              <w:top w:val="single" w:sz="4" w:space="0" w:color="000000" w:themeColor="accent6"/>
            </w:tcBorders>
            <w:shd w:val="clear" w:color="auto" w:fill="auto"/>
          </w:tcPr>
          <w:p w14:paraId="6803501C" w14:textId="77777777" w:rsidR="00DA7F5C" w:rsidRDefault="00DA7F5C" w:rsidP="00C30650">
            <w:pPr>
              <w:pStyle w:val="TableRows"/>
              <w:rPr>
                <w:b w:val="0"/>
                <w:bCs w:val="0"/>
              </w:rPr>
            </w:pPr>
            <w:r>
              <w:t>Submission Format:</w:t>
            </w:r>
          </w:p>
          <w:p w14:paraId="31F39F95" w14:textId="69E1DCAF" w:rsidR="00F143D6" w:rsidRDefault="00000000" w:rsidP="00C30650">
            <w:pPr>
              <w:pStyle w:val="TableRows"/>
              <w:rPr>
                <w:b w:val="0"/>
                <w:bCs w:val="0"/>
              </w:rPr>
            </w:pPr>
            <w:sdt>
              <w:sdtPr>
                <w:rPr>
                  <w:sz w:val="28"/>
                  <w:szCs w:val="28"/>
                </w:rPr>
                <w:id w:val="-86135968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A7F5C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DA7F5C">
              <w:t xml:space="preserve"> </w:t>
            </w:r>
            <w:r w:rsidR="00DA7F5C" w:rsidRPr="00895187">
              <w:rPr>
                <w:b w:val="0"/>
                <w:bCs w:val="0"/>
              </w:rPr>
              <w:t>Printed Folio</w:t>
            </w:r>
            <w:r w:rsidR="00DA7F5C">
              <w:rPr>
                <w:sz w:val="28"/>
                <w:szCs w:val="28"/>
              </w:rPr>
              <w:t xml:space="preserve">  </w:t>
            </w:r>
            <w:r w:rsidR="00895187">
              <w:rPr>
                <w:sz w:val="28"/>
                <w:szCs w:val="28"/>
              </w:rPr>
              <w:t xml:space="preserve">              </w:t>
            </w:r>
            <w:sdt>
              <w:sdtPr>
                <w:rPr>
                  <w:sz w:val="28"/>
                  <w:szCs w:val="28"/>
                </w:rPr>
                <w:id w:val="-148684838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A7F5C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DA7F5C">
              <w:t xml:space="preserve"> </w:t>
            </w:r>
            <w:r w:rsidR="00DA7F5C" w:rsidRPr="00895187">
              <w:rPr>
                <w:b w:val="0"/>
                <w:bCs w:val="0"/>
              </w:rPr>
              <w:t>Digital Fo</w:t>
            </w:r>
            <w:r w:rsidR="00CA4136" w:rsidRPr="00895187">
              <w:rPr>
                <w:b w:val="0"/>
                <w:bCs w:val="0"/>
              </w:rPr>
              <w:t xml:space="preserve">lio (e.g. Slides, </w:t>
            </w:r>
            <w:proofErr w:type="gramStart"/>
            <w:r w:rsidR="00CA4136" w:rsidRPr="00895187">
              <w:rPr>
                <w:b w:val="0"/>
                <w:bCs w:val="0"/>
              </w:rPr>
              <w:t>PDF)</w:t>
            </w:r>
            <w:r w:rsidR="00F143D6">
              <w:t xml:space="preserve">   </w:t>
            </w:r>
            <w:proofErr w:type="gramEnd"/>
            <w:r w:rsidR="00895187">
              <w:t xml:space="preserve">               </w:t>
            </w:r>
            <w:sdt>
              <w:sdtPr>
                <w:rPr>
                  <w:sz w:val="28"/>
                  <w:szCs w:val="28"/>
                </w:rPr>
                <w:id w:val="110909101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F143D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F143D6">
              <w:t xml:space="preserve"> </w:t>
            </w:r>
            <w:r w:rsidR="00F143D6" w:rsidRPr="00895187">
              <w:rPr>
                <w:b w:val="0"/>
                <w:bCs w:val="0"/>
              </w:rPr>
              <w:t>Video Presentation</w:t>
            </w:r>
            <w:r w:rsidR="00DA7F5C">
              <w:t xml:space="preserve">  </w:t>
            </w:r>
          </w:p>
          <w:p w14:paraId="2974B632" w14:textId="781D4D44" w:rsidR="00DA7F5C" w:rsidRDefault="00000000" w:rsidP="00C30650">
            <w:pPr>
              <w:pStyle w:val="TableRows"/>
            </w:pPr>
            <w:sdt>
              <w:sdtPr>
                <w:rPr>
                  <w:sz w:val="28"/>
                  <w:szCs w:val="28"/>
                </w:rPr>
                <w:id w:val="-146819457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95187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DA7F5C">
              <w:t xml:space="preserve"> </w:t>
            </w:r>
            <w:r w:rsidR="00F143D6" w:rsidRPr="00895187">
              <w:rPr>
                <w:b w:val="0"/>
                <w:bCs w:val="0"/>
              </w:rPr>
              <w:t>Mixed Media Submission</w:t>
            </w:r>
            <w:r w:rsidR="00F143D6">
              <w:t xml:space="preserve">   </w:t>
            </w:r>
            <w:sdt>
              <w:sdtPr>
                <w:rPr>
                  <w:sz w:val="28"/>
                  <w:szCs w:val="28"/>
                </w:rPr>
                <w:id w:val="-142410749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95187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F143D6">
              <w:t xml:space="preserve"> </w:t>
            </w:r>
            <w:proofErr w:type="gramStart"/>
            <w:r w:rsidR="00DA7F5C" w:rsidRPr="00BB79B3">
              <w:rPr>
                <w:b w:val="0"/>
                <w:bCs w:val="0"/>
              </w:rPr>
              <w:t>Other:_</w:t>
            </w:r>
            <w:proofErr w:type="gramEnd"/>
            <w:r w:rsidR="00DA7F5C" w:rsidRPr="00BB79B3">
              <w:rPr>
                <w:b w:val="0"/>
                <w:bCs w:val="0"/>
              </w:rPr>
              <w:t>________________________</w:t>
            </w:r>
          </w:p>
        </w:tc>
      </w:tr>
    </w:tbl>
    <w:p w14:paraId="3AF52880" w14:textId="77777777" w:rsidR="00493844" w:rsidRDefault="00493844" w:rsidP="00A3115D"/>
    <w:p w14:paraId="6BCCF178" w14:textId="01A867C3" w:rsidR="007F737C" w:rsidRDefault="007F737C" w:rsidP="00D14D0E">
      <w:pPr>
        <w:pStyle w:val="Heading4"/>
      </w:pPr>
      <w:r>
        <w:t>Planning Overview</w:t>
      </w:r>
    </w:p>
    <w:p w14:paraId="3058788A" w14:textId="4E012A1B" w:rsidR="007F737C" w:rsidRPr="006B0A7E" w:rsidRDefault="007F737C" w:rsidP="007F737C">
      <w:pPr>
        <w:pStyle w:val="ListParagraph"/>
        <w:numPr>
          <w:ilvl w:val="0"/>
          <w:numId w:val="34"/>
        </w:numPr>
        <w:rPr>
          <w:b/>
          <w:bCs/>
          <w:lang w:eastAsia="en-AU"/>
        </w:rPr>
      </w:pPr>
      <w:r w:rsidRPr="006B0A7E">
        <w:rPr>
          <w:b/>
          <w:bCs/>
          <w:lang w:eastAsia="en-AU"/>
        </w:rPr>
        <w:t xml:space="preserve">What </w:t>
      </w:r>
      <w:r>
        <w:rPr>
          <w:b/>
          <w:bCs/>
          <w:lang w:eastAsia="en-AU"/>
        </w:rPr>
        <w:t xml:space="preserve">is the focus or theme of your team’s folio or video? </w:t>
      </w:r>
      <w:r w:rsidRPr="007F737C">
        <w:rPr>
          <w:i/>
          <w:iCs/>
          <w:lang w:eastAsia="en-AU"/>
        </w:rPr>
        <w:t>“Our showcase explores…”</w:t>
      </w:r>
    </w:p>
    <w:p w14:paraId="4D1507FF" w14:textId="77777777" w:rsidR="007F737C" w:rsidRDefault="007F737C" w:rsidP="007F737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E08E84" w14:textId="79C547D7" w:rsidR="007F737C" w:rsidRDefault="007F737C" w:rsidP="007F737C">
      <w:pPr>
        <w:pStyle w:val="ListParagraph"/>
        <w:numPr>
          <w:ilvl w:val="0"/>
          <w:numId w:val="34"/>
        </w:num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List the main sections included in your submission and what each </w:t>
      </w:r>
      <w:proofErr w:type="gramStart"/>
      <w:r>
        <w:rPr>
          <w:b/>
          <w:bCs/>
          <w:lang w:eastAsia="en-AU"/>
        </w:rPr>
        <w:t>covers</w:t>
      </w:r>
      <w:proofErr w:type="gramEnd"/>
      <w:r>
        <w:rPr>
          <w:b/>
          <w:bCs/>
          <w:lang w:eastAsia="en-AU"/>
        </w:rPr>
        <w:t>: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7F737C" w14:paraId="2E06AA06" w14:textId="77777777" w:rsidTr="007F7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127E37D" w14:textId="5B792589" w:rsidR="007F737C" w:rsidRDefault="007F737C" w:rsidP="00EB4F22">
            <w:pPr>
              <w:pStyle w:val="TableHeadings"/>
            </w:pPr>
            <w:r>
              <w:t>Section Title</w:t>
            </w:r>
          </w:p>
        </w:tc>
        <w:tc>
          <w:tcPr>
            <w:tcW w:w="63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24EF9D1" w14:textId="39536CBB" w:rsidR="007F737C" w:rsidRDefault="007F737C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or Content Focus</w:t>
            </w:r>
          </w:p>
        </w:tc>
      </w:tr>
      <w:tr w:rsidR="007F737C" w:rsidRPr="000A0E77" w14:paraId="7A1AE4B3" w14:textId="77777777" w:rsidTr="007F7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0B5670B" w14:textId="124302E2" w:rsidR="007F737C" w:rsidRPr="00792603" w:rsidRDefault="007F737C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637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3EFA0B" w14:textId="29508D21" w:rsidR="007F737C" w:rsidRPr="000A0E77" w:rsidRDefault="007F737C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737C" w:rsidRPr="000A0E77" w14:paraId="2BB18043" w14:textId="77777777" w:rsidTr="007F737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4C49AF0" w14:textId="32091A2C" w:rsidR="007F737C" w:rsidRDefault="007F737C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637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578E964" w14:textId="2FD24E0D" w:rsidR="007F737C" w:rsidRDefault="007F737C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737C" w:rsidRPr="000A0E77" w14:paraId="6235F652" w14:textId="77777777" w:rsidTr="007F7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3925498" w14:textId="3826AC2F" w:rsidR="007F737C" w:rsidRPr="00792603" w:rsidRDefault="007F737C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637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FC42549" w14:textId="223DCE79" w:rsidR="007F737C" w:rsidRPr="000A0E77" w:rsidRDefault="007F737C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737C" w:rsidRPr="000A0E77" w14:paraId="5A20172C" w14:textId="77777777" w:rsidTr="007F737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379D80" w14:textId="5A533CEE" w:rsidR="007F737C" w:rsidRPr="00792603" w:rsidRDefault="007F737C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637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FA21F0D" w14:textId="3EA851B4" w:rsidR="007F737C" w:rsidRPr="000A0E77" w:rsidRDefault="007F737C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737C" w:rsidRPr="000A0E77" w14:paraId="52C5C615" w14:textId="77777777" w:rsidTr="007F7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C25DF68" w14:textId="56885702" w:rsidR="007F737C" w:rsidRPr="00792603" w:rsidRDefault="007F737C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637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3F86C40" w14:textId="46556ECC" w:rsidR="007F737C" w:rsidRPr="000A0E77" w:rsidRDefault="007F737C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8DB92AF" w14:textId="77777777" w:rsidR="007F737C" w:rsidRDefault="007F737C" w:rsidP="007F737C">
      <w:pPr>
        <w:rPr>
          <w:b/>
          <w:bCs/>
          <w:lang w:eastAsia="en-AU"/>
        </w:rPr>
      </w:pPr>
    </w:p>
    <w:p w14:paraId="37C32D08" w14:textId="7F0150B9" w:rsidR="00B60E67" w:rsidRDefault="00B60E67" w:rsidP="00D14D0E">
      <w:pPr>
        <w:pStyle w:val="Heading4"/>
      </w:pPr>
      <w:r>
        <w:t>Visual Intentions &amp; Layout</w:t>
      </w:r>
    </w:p>
    <w:p w14:paraId="5AE20BF7" w14:textId="77777777" w:rsidR="00B60E67" w:rsidRPr="00B60E67" w:rsidRDefault="00B60E67" w:rsidP="00D14D0E">
      <w:pPr>
        <w:pStyle w:val="ListParagraph"/>
        <w:numPr>
          <w:ilvl w:val="0"/>
          <w:numId w:val="34"/>
        </w:numPr>
        <w:rPr>
          <w:lang w:eastAsia="en-AU"/>
        </w:rPr>
      </w:pPr>
      <w:r w:rsidRPr="00B60E67">
        <w:rPr>
          <w:b/>
          <w:bCs/>
          <w:lang w:eastAsia="en-AU"/>
        </w:rPr>
        <w:t>What layout or structure did your team use to organise information?</w:t>
      </w:r>
    </w:p>
    <w:p w14:paraId="2FFB37C3" w14:textId="70E344F8" w:rsidR="00B60E67" w:rsidRPr="00D14D0E" w:rsidRDefault="00000000" w:rsidP="00B60E67">
      <w:pPr>
        <w:pStyle w:val="ListParagraph"/>
        <w:rPr>
          <w:sz w:val="28"/>
          <w:szCs w:val="28"/>
        </w:rPr>
      </w:pPr>
      <w:sdt>
        <w:sdtPr>
          <w:rPr>
            <w:sz w:val="28"/>
            <w:szCs w:val="28"/>
          </w:rPr>
          <w:id w:val="-94739753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Chronological (start-to-finish process)</w:t>
      </w:r>
      <w:r w:rsidR="00B60E67" w:rsidRPr="00D14D0E">
        <w:rPr>
          <w:sz w:val="28"/>
          <w:szCs w:val="28"/>
        </w:rPr>
        <w:t xml:space="preserve">                </w:t>
      </w:r>
    </w:p>
    <w:p w14:paraId="08ED212A" w14:textId="77777777" w:rsidR="00B60E67" w:rsidRPr="00D14D0E" w:rsidRDefault="00000000" w:rsidP="00B60E67">
      <w:pPr>
        <w:pStyle w:val="ListParagraph"/>
      </w:pPr>
      <w:sdt>
        <w:sdtPr>
          <w:rPr>
            <w:sz w:val="28"/>
            <w:szCs w:val="28"/>
          </w:rPr>
          <w:id w:val="131591721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Thematic (skills or categories)</w:t>
      </w:r>
    </w:p>
    <w:p w14:paraId="6D4F45C9" w14:textId="67C6248A" w:rsidR="00B60E67" w:rsidRPr="00D14D0E" w:rsidRDefault="00000000" w:rsidP="00B60E67">
      <w:pPr>
        <w:pStyle w:val="ListParagraph"/>
        <w:rPr>
          <w:sz w:val="28"/>
          <w:szCs w:val="28"/>
        </w:rPr>
      </w:pPr>
      <w:sdt>
        <w:sdtPr>
          <w:rPr>
            <w:sz w:val="28"/>
            <w:szCs w:val="28"/>
          </w:rPr>
          <w:id w:val="-75073296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Visual-first (image-led with captions)</w:t>
      </w:r>
      <w:r w:rsidR="00B60E67" w:rsidRPr="00D14D0E">
        <w:rPr>
          <w:sz w:val="28"/>
          <w:szCs w:val="28"/>
        </w:rPr>
        <w:t xml:space="preserve">                </w:t>
      </w:r>
    </w:p>
    <w:p w14:paraId="153514F3" w14:textId="53AD1C0D" w:rsidR="00B60E67" w:rsidRPr="00D14D0E" w:rsidRDefault="00000000" w:rsidP="00B60E67">
      <w:pPr>
        <w:pStyle w:val="ListParagraph"/>
      </w:pPr>
      <w:sdt>
        <w:sdtPr>
          <w:rPr>
            <w:sz w:val="28"/>
            <w:szCs w:val="28"/>
          </w:rPr>
          <w:id w:val="-163795086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</w:t>
      </w:r>
      <w:proofErr w:type="gramStart"/>
      <w:r w:rsidR="00B60E67" w:rsidRPr="00D14D0E">
        <w:t>Other:_</w:t>
      </w:r>
      <w:proofErr w:type="gramEnd"/>
      <w:r w:rsidR="00B60E67" w:rsidRPr="00D14D0E">
        <w:t>___________________________</w:t>
      </w:r>
    </w:p>
    <w:p w14:paraId="1BD98145" w14:textId="77777777" w:rsidR="00B60E67" w:rsidRDefault="00B60E67" w:rsidP="00B60E67">
      <w:pPr>
        <w:pStyle w:val="ListParagraph"/>
        <w:rPr>
          <w:b/>
          <w:bCs/>
        </w:rPr>
      </w:pPr>
    </w:p>
    <w:p w14:paraId="10CE5C5A" w14:textId="77777777" w:rsidR="00B60E67" w:rsidRDefault="00B60E67" w:rsidP="00B60E67">
      <w:pPr>
        <w:pStyle w:val="ListParagraph"/>
        <w:rPr>
          <w:b/>
          <w:bCs/>
        </w:rPr>
      </w:pPr>
    </w:p>
    <w:p w14:paraId="331FE4FF" w14:textId="77777777" w:rsidR="00B60E67" w:rsidRDefault="00B60E67" w:rsidP="00B60E67">
      <w:pPr>
        <w:pStyle w:val="ListParagraph"/>
        <w:rPr>
          <w:b/>
          <w:bCs/>
        </w:rPr>
      </w:pPr>
    </w:p>
    <w:p w14:paraId="1345C5B3" w14:textId="75688F08" w:rsidR="00B60E67" w:rsidRPr="00B60E67" w:rsidRDefault="00B60E67" w:rsidP="00D14D0E">
      <w:pPr>
        <w:pStyle w:val="ListParagraph"/>
        <w:numPr>
          <w:ilvl w:val="0"/>
          <w:numId w:val="34"/>
        </w:numPr>
        <w:rPr>
          <w:lang w:eastAsia="en-AU"/>
        </w:rPr>
      </w:pPr>
      <w:r w:rsidRPr="00B60E67">
        <w:rPr>
          <w:b/>
          <w:bCs/>
          <w:lang w:eastAsia="en-AU"/>
        </w:rPr>
        <w:lastRenderedPageBreak/>
        <w:t xml:space="preserve">What </w:t>
      </w:r>
      <w:r>
        <w:rPr>
          <w:b/>
          <w:bCs/>
          <w:lang w:eastAsia="en-AU"/>
        </w:rPr>
        <w:t>types of visuals are included (tick all that apply)</w:t>
      </w:r>
      <w:r w:rsidRPr="00B60E67">
        <w:rPr>
          <w:b/>
          <w:bCs/>
          <w:lang w:eastAsia="en-AU"/>
        </w:rPr>
        <w:t>?</w:t>
      </w:r>
    </w:p>
    <w:p w14:paraId="76BE119E" w14:textId="1A9DD4FB" w:rsidR="00B60E67" w:rsidRPr="00D14D0E" w:rsidRDefault="00000000" w:rsidP="00B60E67">
      <w:pPr>
        <w:pStyle w:val="ListParagraph"/>
        <w:rPr>
          <w:sz w:val="28"/>
          <w:szCs w:val="28"/>
        </w:rPr>
      </w:pPr>
      <w:sdt>
        <w:sdtPr>
          <w:rPr>
            <w:sz w:val="28"/>
            <w:szCs w:val="28"/>
          </w:rPr>
          <w:id w:val="-3466944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In-progress photos</w:t>
      </w:r>
      <w:r w:rsidR="00B60E67" w:rsidRPr="00D14D0E">
        <w:rPr>
          <w:sz w:val="28"/>
          <w:szCs w:val="28"/>
        </w:rPr>
        <w:t xml:space="preserve">                </w:t>
      </w:r>
    </w:p>
    <w:p w14:paraId="74B6DBAF" w14:textId="11494827" w:rsidR="00B60E67" w:rsidRPr="00D14D0E" w:rsidRDefault="00000000" w:rsidP="00B60E67">
      <w:pPr>
        <w:pStyle w:val="ListParagraph"/>
      </w:pPr>
      <w:sdt>
        <w:sdtPr>
          <w:rPr>
            <w:sz w:val="28"/>
            <w:szCs w:val="28"/>
          </w:rPr>
          <w:id w:val="15998025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Sketches / diagrams</w:t>
      </w:r>
    </w:p>
    <w:p w14:paraId="13ECD6F7" w14:textId="77777777" w:rsidR="00FA0432" w:rsidRPr="00D14D0E" w:rsidRDefault="00000000" w:rsidP="00B60E67">
      <w:pPr>
        <w:pStyle w:val="ListParagraph"/>
        <w:rPr>
          <w:sz w:val="28"/>
          <w:szCs w:val="28"/>
        </w:rPr>
      </w:pPr>
      <w:sdt>
        <w:sdtPr>
          <w:rPr>
            <w:sz w:val="28"/>
            <w:szCs w:val="28"/>
          </w:rPr>
          <w:id w:val="7510931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QA forms or technical logs</w:t>
      </w:r>
      <w:r w:rsidR="00B60E67" w:rsidRPr="00D14D0E">
        <w:rPr>
          <w:sz w:val="28"/>
          <w:szCs w:val="28"/>
        </w:rPr>
        <w:t xml:space="preserve">        </w:t>
      </w:r>
    </w:p>
    <w:p w14:paraId="191D1A08" w14:textId="2D0800F4" w:rsidR="00FA0432" w:rsidRPr="00D14D0E" w:rsidRDefault="00000000" w:rsidP="00FA0432">
      <w:pPr>
        <w:pStyle w:val="ListParagraph"/>
      </w:pPr>
      <w:sdt>
        <w:sdtPr>
          <w:rPr>
            <w:sz w:val="28"/>
            <w:szCs w:val="28"/>
          </w:rPr>
          <w:id w:val="-19271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FA0432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A0432" w:rsidRPr="00D14D0E">
        <w:t xml:space="preserve"> Final product photos</w:t>
      </w:r>
    </w:p>
    <w:p w14:paraId="2616C5C8" w14:textId="2D0F764E" w:rsidR="00B60E67" w:rsidRPr="00D14D0E" w:rsidRDefault="00000000" w:rsidP="00FA0432">
      <w:pPr>
        <w:pStyle w:val="ListParagraph"/>
        <w:rPr>
          <w:sz w:val="28"/>
          <w:szCs w:val="28"/>
        </w:rPr>
      </w:pPr>
      <w:sdt>
        <w:sdtPr>
          <w:rPr>
            <w:sz w:val="28"/>
            <w:szCs w:val="28"/>
          </w:rPr>
          <w:id w:val="92222884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FA0432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A0432" w:rsidRPr="00D14D0E">
        <w:t xml:space="preserve"> Captioned visuals</w:t>
      </w:r>
      <w:r w:rsidR="00FA0432" w:rsidRPr="00D14D0E">
        <w:rPr>
          <w:sz w:val="28"/>
          <w:szCs w:val="28"/>
        </w:rPr>
        <w:t xml:space="preserve">                </w:t>
      </w:r>
      <w:r w:rsidR="00B60E67" w:rsidRPr="00D14D0E">
        <w:rPr>
          <w:sz w:val="28"/>
          <w:szCs w:val="28"/>
        </w:rPr>
        <w:t xml:space="preserve">        </w:t>
      </w:r>
    </w:p>
    <w:p w14:paraId="52AE5136" w14:textId="0DB54184" w:rsidR="00B60E67" w:rsidRPr="00D14D0E" w:rsidRDefault="00000000" w:rsidP="00B60E67">
      <w:pPr>
        <w:pStyle w:val="ListParagraph"/>
      </w:pPr>
      <w:sdt>
        <w:sdtPr>
          <w:rPr>
            <w:sz w:val="28"/>
            <w:szCs w:val="28"/>
          </w:rPr>
          <w:id w:val="65689142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60E67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60E67" w:rsidRPr="00D14D0E">
        <w:t xml:space="preserve"> </w:t>
      </w:r>
      <w:r w:rsidR="00FA0432" w:rsidRPr="00D14D0E">
        <w:t>Screenshots of digital tools</w:t>
      </w:r>
    </w:p>
    <w:p w14:paraId="286AE09E" w14:textId="7E1E826B" w:rsidR="00B60E67" w:rsidRDefault="00B60E67" w:rsidP="00B60E67">
      <w:pPr>
        <w:rPr>
          <w:sz w:val="28"/>
          <w:szCs w:val="28"/>
        </w:rPr>
      </w:pPr>
    </w:p>
    <w:p w14:paraId="31099F32" w14:textId="5CA8DBB1" w:rsidR="00FA0432" w:rsidRDefault="00FA0432" w:rsidP="00D14D0E">
      <w:pPr>
        <w:pStyle w:val="Heading4"/>
      </w:pPr>
      <w:r>
        <w:t>Team Contribution Summary</w:t>
      </w:r>
    </w:p>
    <w:p w14:paraId="38444084" w14:textId="3A626ED3" w:rsidR="00D14D0E" w:rsidRPr="00D14D0E" w:rsidRDefault="00D14D0E" w:rsidP="00D14D0E">
      <w:pPr>
        <w:pStyle w:val="ListParagraph"/>
        <w:numPr>
          <w:ilvl w:val="0"/>
          <w:numId w:val="34"/>
        </w:numPr>
        <w:rPr>
          <w:b/>
          <w:bCs/>
          <w:lang w:eastAsia="en-AU"/>
        </w:rPr>
      </w:pPr>
      <w:r w:rsidRPr="00D14D0E">
        <w:rPr>
          <w:b/>
          <w:bCs/>
          <w:lang w:eastAsia="en-AU"/>
        </w:rPr>
        <w:t>Briefly explain how responsibilities were shared among team members:</w:t>
      </w:r>
    </w:p>
    <w:p w14:paraId="78E4DDA9" w14:textId="2CF1F1B3" w:rsidR="00B60E67" w:rsidRDefault="00B60E67" w:rsidP="00B60E67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CD8064" w14:textId="740E8C1C" w:rsidR="00B60E67" w:rsidRPr="00D14D0E" w:rsidRDefault="00D14D0E" w:rsidP="00D14D0E">
      <w:pPr>
        <w:pStyle w:val="ListParagraph"/>
        <w:numPr>
          <w:ilvl w:val="0"/>
          <w:numId w:val="34"/>
        </w:numPr>
        <w:rPr>
          <w:b/>
          <w:bCs/>
          <w:lang w:eastAsia="en-AU"/>
        </w:rPr>
      </w:pPr>
      <w:r w:rsidRPr="00D14D0E">
        <w:rPr>
          <w:b/>
          <w:bCs/>
          <w:lang w:eastAsia="en-AU"/>
        </w:rPr>
        <w:t>What strengths did your team demonstrate during documentation or review?</w:t>
      </w:r>
    </w:p>
    <w:p w14:paraId="53C81F5D" w14:textId="77777777" w:rsidR="007F737C" w:rsidRDefault="007F737C" w:rsidP="007F737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2C5800" w14:textId="77777777" w:rsidR="005B63A4" w:rsidRDefault="005B63A4" w:rsidP="00D14D0E">
      <w:pPr>
        <w:pStyle w:val="Heading4"/>
      </w:pPr>
    </w:p>
    <w:p w14:paraId="09E74611" w14:textId="54B8A216" w:rsidR="00D14D0E" w:rsidRDefault="00D14D0E" w:rsidP="00D14D0E">
      <w:pPr>
        <w:pStyle w:val="Heading4"/>
      </w:pPr>
      <w:r>
        <w:t>Final Submission Checklist</w:t>
      </w:r>
    </w:p>
    <w:p w14:paraId="0C8A52B4" w14:textId="397CE7BF" w:rsidR="00D14D0E" w:rsidRPr="00D14D0E" w:rsidRDefault="00D14D0E" w:rsidP="00D14D0E">
      <w:pPr>
        <w:rPr>
          <w:lang w:eastAsia="en-AU"/>
        </w:rPr>
      </w:pPr>
      <w:r>
        <w:rPr>
          <w:lang w:eastAsia="en-AU"/>
        </w:rPr>
        <w:t>Before submitting, make sure:</w:t>
      </w:r>
    </w:p>
    <w:p w14:paraId="08779D65" w14:textId="34B30151" w:rsidR="00D14D0E" w:rsidRPr="00D14D0E" w:rsidRDefault="00000000" w:rsidP="00D14D0E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20746459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D14D0E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14D0E" w:rsidRPr="00D14D0E">
        <w:t xml:space="preserve"> Team members are clearly listed</w:t>
      </w:r>
      <w:r w:rsidR="00D14D0E" w:rsidRPr="00D14D0E">
        <w:rPr>
          <w:sz w:val="28"/>
          <w:szCs w:val="28"/>
        </w:rPr>
        <w:t xml:space="preserve">                </w:t>
      </w:r>
    </w:p>
    <w:p w14:paraId="6FDDED67" w14:textId="24BE0DE9" w:rsidR="00D14D0E" w:rsidRPr="00D14D0E" w:rsidRDefault="00000000" w:rsidP="00D14D0E">
      <w:pPr>
        <w:pStyle w:val="ListParagraph"/>
        <w:ind w:left="284"/>
      </w:pPr>
      <w:sdt>
        <w:sdtPr>
          <w:rPr>
            <w:sz w:val="28"/>
            <w:szCs w:val="28"/>
          </w:rPr>
          <w:id w:val="-8261243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D14D0E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14D0E" w:rsidRPr="00D14D0E">
        <w:t xml:space="preserve"> Submission format is identified</w:t>
      </w:r>
    </w:p>
    <w:p w14:paraId="2FE96DB9" w14:textId="5F3A5524" w:rsidR="00D14D0E" w:rsidRPr="00D14D0E" w:rsidRDefault="00000000" w:rsidP="00D14D0E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12033662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D14D0E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14D0E" w:rsidRPr="00D14D0E">
        <w:t xml:space="preserve"> Sections and layout are explained</w:t>
      </w:r>
      <w:r w:rsidR="00D14D0E" w:rsidRPr="00D14D0E">
        <w:rPr>
          <w:sz w:val="28"/>
          <w:szCs w:val="28"/>
        </w:rPr>
        <w:t xml:space="preserve">        </w:t>
      </w:r>
    </w:p>
    <w:p w14:paraId="29231BDD" w14:textId="34F9B072" w:rsidR="00D14D0E" w:rsidRPr="00D14D0E" w:rsidRDefault="00000000" w:rsidP="00D14D0E">
      <w:pPr>
        <w:pStyle w:val="ListParagraph"/>
        <w:ind w:left="284"/>
      </w:pPr>
      <w:sdt>
        <w:sdtPr>
          <w:rPr>
            <w:sz w:val="28"/>
            <w:szCs w:val="28"/>
          </w:rPr>
          <w:id w:val="14918566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D14D0E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14D0E" w:rsidRPr="00D14D0E">
        <w:t xml:space="preserve"> Contribution summary is complete</w:t>
      </w:r>
    </w:p>
    <w:p w14:paraId="42F0B5F7" w14:textId="27444D90" w:rsidR="00D14D0E" w:rsidRPr="00D14D0E" w:rsidRDefault="00000000" w:rsidP="00D14D0E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72167445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D14D0E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14D0E" w:rsidRPr="00D14D0E">
        <w:t xml:space="preserve"> This cover sheet is </w:t>
      </w:r>
      <w:r w:rsidR="00D14D0E" w:rsidRPr="00D14D0E">
        <w:rPr>
          <w:b/>
          <w:bCs/>
        </w:rPr>
        <w:t>securely attached to the top</w:t>
      </w:r>
      <w:r w:rsidR="00D14D0E" w:rsidRPr="00D14D0E">
        <w:t xml:space="preserve"> of the folio or video submission</w:t>
      </w:r>
      <w:r w:rsidR="00D14D0E" w:rsidRPr="00D14D0E">
        <w:rPr>
          <w:sz w:val="28"/>
          <w:szCs w:val="28"/>
        </w:rPr>
        <w:t xml:space="preserve">                        </w:t>
      </w:r>
    </w:p>
    <w:bookmarkEnd w:id="0"/>
    <w:bookmarkEnd w:id="1"/>
    <w:bookmarkEnd w:id="2"/>
    <w:bookmarkEnd w:id="3"/>
    <w:p w14:paraId="1B3886DF" w14:textId="77777777" w:rsidR="005B63A4" w:rsidRDefault="005B63A4" w:rsidP="00D14D0E">
      <w:pPr>
        <w:pStyle w:val="Heading4"/>
      </w:pPr>
    </w:p>
    <w:sectPr w:rsidR="005B63A4" w:rsidSect="00752F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3D8A1" w14:textId="77777777" w:rsidR="00235632" w:rsidRDefault="00235632" w:rsidP="009125CB">
      <w:r>
        <w:separator/>
      </w:r>
    </w:p>
    <w:p w14:paraId="6C0A9EFB" w14:textId="77777777" w:rsidR="00235632" w:rsidRDefault="00235632" w:rsidP="009125CB"/>
    <w:p w14:paraId="6E82052F" w14:textId="77777777" w:rsidR="00235632" w:rsidRDefault="00235632" w:rsidP="009125CB"/>
    <w:p w14:paraId="0D0DBB9C" w14:textId="77777777" w:rsidR="00235632" w:rsidRDefault="00235632" w:rsidP="009125CB"/>
  </w:endnote>
  <w:endnote w:type="continuationSeparator" w:id="0">
    <w:p w14:paraId="3D667329" w14:textId="77777777" w:rsidR="00235632" w:rsidRDefault="00235632" w:rsidP="009125CB">
      <w:r>
        <w:continuationSeparator/>
      </w:r>
    </w:p>
    <w:p w14:paraId="1E5CD279" w14:textId="77777777" w:rsidR="00235632" w:rsidRDefault="00235632" w:rsidP="009125CB"/>
    <w:p w14:paraId="6A0338FB" w14:textId="77777777" w:rsidR="00235632" w:rsidRDefault="00235632" w:rsidP="009125CB"/>
    <w:p w14:paraId="18ADEAE6" w14:textId="77777777" w:rsidR="00235632" w:rsidRDefault="00235632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D204F99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BB79B3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F03BA" w14:textId="77777777" w:rsidR="00235632" w:rsidRDefault="00235632" w:rsidP="009125CB">
      <w:r>
        <w:separator/>
      </w:r>
    </w:p>
    <w:p w14:paraId="492EA09B" w14:textId="77777777" w:rsidR="00235632" w:rsidRDefault="00235632" w:rsidP="009125CB"/>
    <w:p w14:paraId="1CD43054" w14:textId="77777777" w:rsidR="00235632" w:rsidRDefault="00235632" w:rsidP="009125CB"/>
    <w:p w14:paraId="134ECE13" w14:textId="77777777" w:rsidR="00235632" w:rsidRDefault="00235632" w:rsidP="009125CB"/>
  </w:footnote>
  <w:footnote w:type="continuationSeparator" w:id="0">
    <w:p w14:paraId="4A2DF600" w14:textId="77777777" w:rsidR="00235632" w:rsidRDefault="00235632" w:rsidP="009125CB">
      <w:r>
        <w:continuationSeparator/>
      </w:r>
    </w:p>
    <w:p w14:paraId="604343E7" w14:textId="77777777" w:rsidR="00235632" w:rsidRDefault="00235632" w:rsidP="009125CB"/>
    <w:p w14:paraId="0F90CFF6" w14:textId="77777777" w:rsidR="00235632" w:rsidRDefault="00235632" w:rsidP="009125CB"/>
    <w:p w14:paraId="4186B814" w14:textId="77777777" w:rsidR="00235632" w:rsidRDefault="00235632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AC503C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30792B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F6572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2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B339E"/>
    <w:multiLevelType w:val="hybridMultilevel"/>
    <w:tmpl w:val="79CAB3A4"/>
    <w:lvl w:ilvl="0" w:tplc="3AE0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689F"/>
    <w:multiLevelType w:val="hybridMultilevel"/>
    <w:tmpl w:val="0C1A8878"/>
    <w:lvl w:ilvl="0" w:tplc="DDEA08BC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7"/>
  </w:num>
  <w:num w:numId="3" w16cid:durableId="1776317215">
    <w:abstractNumId w:val="36"/>
  </w:num>
  <w:num w:numId="4" w16cid:durableId="1534071080">
    <w:abstractNumId w:val="30"/>
  </w:num>
  <w:num w:numId="5" w16cid:durableId="1673219778">
    <w:abstractNumId w:val="16"/>
  </w:num>
  <w:num w:numId="6" w16cid:durableId="1200585890">
    <w:abstractNumId w:val="28"/>
  </w:num>
  <w:num w:numId="7" w16cid:durableId="1908228620">
    <w:abstractNumId w:val="20"/>
  </w:num>
  <w:num w:numId="8" w16cid:durableId="1147357831">
    <w:abstractNumId w:val="2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9"/>
  </w:num>
  <w:num w:numId="19" w16cid:durableId="173418005">
    <w:abstractNumId w:val="24"/>
  </w:num>
  <w:num w:numId="20" w16cid:durableId="2127193325">
    <w:abstractNumId w:val="32"/>
  </w:num>
  <w:num w:numId="21" w16cid:durableId="383067315">
    <w:abstractNumId w:val="31"/>
  </w:num>
  <w:num w:numId="22" w16cid:durableId="1951935085">
    <w:abstractNumId w:val="34"/>
  </w:num>
  <w:num w:numId="23" w16cid:durableId="558134442">
    <w:abstractNumId w:val="33"/>
  </w:num>
  <w:num w:numId="24" w16cid:durableId="54202057">
    <w:abstractNumId w:val="25"/>
  </w:num>
  <w:num w:numId="25" w16cid:durableId="580530458">
    <w:abstractNumId w:val="29"/>
  </w:num>
  <w:num w:numId="26" w16cid:durableId="441651303">
    <w:abstractNumId w:val="23"/>
  </w:num>
  <w:num w:numId="27" w16cid:durableId="1674410907">
    <w:abstractNumId w:val="18"/>
  </w:num>
  <w:num w:numId="28" w16cid:durableId="253051891">
    <w:abstractNumId w:val="9"/>
  </w:num>
  <w:num w:numId="29" w16cid:durableId="1626040203">
    <w:abstractNumId w:val="11"/>
  </w:num>
  <w:num w:numId="30" w16cid:durableId="672992469">
    <w:abstractNumId w:val="12"/>
  </w:num>
  <w:num w:numId="31" w16cid:durableId="814447260">
    <w:abstractNumId w:val="22"/>
  </w:num>
  <w:num w:numId="32" w16cid:durableId="1696350815">
    <w:abstractNumId w:val="26"/>
  </w:num>
  <w:num w:numId="33" w16cid:durableId="16975234">
    <w:abstractNumId w:val="14"/>
  </w:num>
  <w:num w:numId="34" w16cid:durableId="1508327900">
    <w:abstractNumId w:val="35"/>
  </w:num>
  <w:num w:numId="35" w16cid:durableId="54858110">
    <w:abstractNumId w:val="21"/>
  </w:num>
  <w:num w:numId="36" w16cid:durableId="1377467208">
    <w:abstractNumId w:val="10"/>
  </w:num>
  <w:num w:numId="37" w16cid:durableId="666136371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5B79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D7C5F"/>
    <w:rsid w:val="000E2C7F"/>
    <w:rsid w:val="000E4FBD"/>
    <w:rsid w:val="000E50A6"/>
    <w:rsid w:val="000E60B8"/>
    <w:rsid w:val="000E664D"/>
    <w:rsid w:val="000F0A74"/>
    <w:rsid w:val="000F4F6F"/>
    <w:rsid w:val="001056C6"/>
    <w:rsid w:val="001103CE"/>
    <w:rsid w:val="001126B8"/>
    <w:rsid w:val="001134C2"/>
    <w:rsid w:val="0011461B"/>
    <w:rsid w:val="001147E3"/>
    <w:rsid w:val="001167D3"/>
    <w:rsid w:val="001204C9"/>
    <w:rsid w:val="00120B5E"/>
    <w:rsid w:val="00121BC5"/>
    <w:rsid w:val="00122292"/>
    <w:rsid w:val="001405E0"/>
    <w:rsid w:val="00141964"/>
    <w:rsid w:val="00151747"/>
    <w:rsid w:val="00154A09"/>
    <w:rsid w:val="0016025A"/>
    <w:rsid w:val="001612E2"/>
    <w:rsid w:val="001619C1"/>
    <w:rsid w:val="00171235"/>
    <w:rsid w:val="00171BD9"/>
    <w:rsid w:val="00175EC1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0F5C"/>
    <w:rsid w:val="001C3CEF"/>
    <w:rsid w:val="001C489D"/>
    <w:rsid w:val="001C5376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5632"/>
    <w:rsid w:val="00237F82"/>
    <w:rsid w:val="00242356"/>
    <w:rsid w:val="002426A1"/>
    <w:rsid w:val="002439A6"/>
    <w:rsid w:val="00245E21"/>
    <w:rsid w:val="00247780"/>
    <w:rsid w:val="00250319"/>
    <w:rsid w:val="0025037B"/>
    <w:rsid w:val="00251F10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B3D4A"/>
    <w:rsid w:val="002B435C"/>
    <w:rsid w:val="002C106A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128"/>
    <w:rsid w:val="00353F61"/>
    <w:rsid w:val="00356072"/>
    <w:rsid w:val="00356DAE"/>
    <w:rsid w:val="00357E7E"/>
    <w:rsid w:val="003602A3"/>
    <w:rsid w:val="00360D44"/>
    <w:rsid w:val="00361A6D"/>
    <w:rsid w:val="00366AD3"/>
    <w:rsid w:val="00367B10"/>
    <w:rsid w:val="00372C25"/>
    <w:rsid w:val="00375E9E"/>
    <w:rsid w:val="00380716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06B2"/>
    <w:rsid w:val="004469E4"/>
    <w:rsid w:val="00452E10"/>
    <w:rsid w:val="00467974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A58D3"/>
    <w:rsid w:val="004A68CB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B63A4"/>
    <w:rsid w:val="005D0415"/>
    <w:rsid w:val="005D0C09"/>
    <w:rsid w:val="005D7B6A"/>
    <w:rsid w:val="005E0024"/>
    <w:rsid w:val="005E00D2"/>
    <w:rsid w:val="005E159D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262E1"/>
    <w:rsid w:val="00632476"/>
    <w:rsid w:val="00634D0C"/>
    <w:rsid w:val="0063523E"/>
    <w:rsid w:val="00644DEA"/>
    <w:rsid w:val="00647C2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2737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3FBF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52F4D"/>
    <w:rsid w:val="0075738C"/>
    <w:rsid w:val="00767AA5"/>
    <w:rsid w:val="007724DE"/>
    <w:rsid w:val="0077352C"/>
    <w:rsid w:val="007761D0"/>
    <w:rsid w:val="007773F4"/>
    <w:rsid w:val="007811DC"/>
    <w:rsid w:val="007841BA"/>
    <w:rsid w:val="0078427F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7F737C"/>
    <w:rsid w:val="008040E5"/>
    <w:rsid w:val="0080551A"/>
    <w:rsid w:val="008074CB"/>
    <w:rsid w:val="00812D1D"/>
    <w:rsid w:val="00815CCD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37FF"/>
    <w:rsid w:val="00874216"/>
    <w:rsid w:val="008775A8"/>
    <w:rsid w:val="00880F54"/>
    <w:rsid w:val="00884A87"/>
    <w:rsid w:val="0088534E"/>
    <w:rsid w:val="0088551A"/>
    <w:rsid w:val="0089265E"/>
    <w:rsid w:val="00895187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076C6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3CBC"/>
    <w:rsid w:val="00A251FA"/>
    <w:rsid w:val="00A2672C"/>
    <w:rsid w:val="00A3115D"/>
    <w:rsid w:val="00A37E25"/>
    <w:rsid w:val="00A460F5"/>
    <w:rsid w:val="00A472B4"/>
    <w:rsid w:val="00A52807"/>
    <w:rsid w:val="00A55A65"/>
    <w:rsid w:val="00A567CC"/>
    <w:rsid w:val="00A628FA"/>
    <w:rsid w:val="00A667C7"/>
    <w:rsid w:val="00A66CFB"/>
    <w:rsid w:val="00A71B1E"/>
    <w:rsid w:val="00A72564"/>
    <w:rsid w:val="00A738D2"/>
    <w:rsid w:val="00A75E2C"/>
    <w:rsid w:val="00A7658F"/>
    <w:rsid w:val="00A82DB1"/>
    <w:rsid w:val="00A903A0"/>
    <w:rsid w:val="00A90936"/>
    <w:rsid w:val="00A9559D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2A41"/>
    <w:rsid w:val="00B3336D"/>
    <w:rsid w:val="00B42C75"/>
    <w:rsid w:val="00B466E3"/>
    <w:rsid w:val="00B518E1"/>
    <w:rsid w:val="00B54683"/>
    <w:rsid w:val="00B553E9"/>
    <w:rsid w:val="00B60E67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B79B3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3E57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4136"/>
    <w:rsid w:val="00CA59F8"/>
    <w:rsid w:val="00CA65AA"/>
    <w:rsid w:val="00CB5C2D"/>
    <w:rsid w:val="00CB5EAF"/>
    <w:rsid w:val="00CC0317"/>
    <w:rsid w:val="00CC422C"/>
    <w:rsid w:val="00CC5507"/>
    <w:rsid w:val="00CD1A5E"/>
    <w:rsid w:val="00CD1BB8"/>
    <w:rsid w:val="00CE16DB"/>
    <w:rsid w:val="00CE544F"/>
    <w:rsid w:val="00CF1790"/>
    <w:rsid w:val="00CF4C5D"/>
    <w:rsid w:val="00CF5DE0"/>
    <w:rsid w:val="00CF6C04"/>
    <w:rsid w:val="00D02035"/>
    <w:rsid w:val="00D06A9E"/>
    <w:rsid w:val="00D103C7"/>
    <w:rsid w:val="00D12195"/>
    <w:rsid w:val="00D1243E"/>
    <w:rsid w:val="00D14D0E"/>
    <w:rsid w:val="00D176E9"/>
    <w:rsid w:val="00D2138E"/>
    <w:rsid w:val="00D327C4"/>
    <w:rsid w:val="00D32C7F"/>
    <w:rsid w:val="00D3421C"/>
    <w:rsid w:val="00D4502D"/>
    <w:rsid w:val="00D644A1"/>
    <w:rsid w:val="00D72B3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A7F5C"/>
    <w:rsid w:val="00DB579B"/>
    <w:rsid w:val="00DB7DF2"/>
    <w:rsid w:val="00DC03ED"/>
    <w:rsid w:val="00DD016B"/>
    <w:rsid w:val="00DD7274"/>
    <w:rsid w:val="00DE3F30"/>
    <w:rsid w:val="00DE4A9E"/>
    <w:rsid w:val="00DF3426"/>
    <w:rsid w:val="00DF7DD8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57FA5"/>
    <w:rsid w:val="00E6673C"/>
    <w:rsid w:val="00E671B0"/>
    <w:rsid w:val="00E708AA"/>
    <w:rsid w:val="00E72BDD"/>
    <w:rsid w:val="00E74E57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143D6"/>
    <w:rsid w:val="00F20559"/>
    <w:rsid w:val="00F20925"/>
    <w:rsid w:val="00F216E1"/>
    <w:rsid w:val="00F218F9"/>
    <w:rsid w:val="00F2279A"/>
    <w:rsid w:val="00F25905"/>
    <w:rsid w:val="00F26D66"/>
    <w:rsid w:val="00F32579"/>
    <w:rsid w:val="00F41BD9"/>
    <w:rsid w:val="00F44A8B"/>
    <w:rsid w:val="00F47E1B"/>
    <w:rsid w:val="00F54697"/>
    <w:rsid w:val="00F549BD"/>
    <w:rsid w:val="00F6273E"/>
    <w:rsid w:val="00F712E2"/>
    <w:rsid w:val="00F77429"/>
    <w:rsid w:val="00F94EA2"/>
    <w:rsid w:val="00FA043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417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14D0E"/>
    <w:pPr>
      <w:spacing w:before="120" w:after="120"/>
      <w:ind w:left="284" w:hanging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D14D0E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</ds:schemaRefs>
</ds:datastoreItem>
</file>

<file path=customXml/itemProps2.xml><?xml version="1.0" encoding="utf-8"?>
<ds:datastoreItem xmlns:ds="http://schemas.openxmlformats.org/officeDocument/2006/customXml" ds:itemID="{B5F04A47-BF28-4C00-825E-84F614940D2F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23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Lawrence Sim</cp:lastModifiedBy>
  <cp:revision>15</cp:revision>
  <dcterms:created xsi:type="dcterms:W3CDTF">2025-07-09T07:34:00Z</dcterms:created>
  <dcterms:modified xsi:type="dcterms:W3CDTF">2025-07-11T01:11:00Z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